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 Austell and Newquay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 Austell and Newquay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 Austell and Newquay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 Austell and Newquay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 Austell and Newquay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 Austell and Newquay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St Austell and Newquay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 Austell and Newquay is estimated to be </w:t>
      </w:r>
      <w:r w:rsidRPr="00773DF7">
        <w:rPr>
          <w:rFonts w:ascii="Libre Franklin Light" w:eastAsia="Times New Roman" w:hAnsi="Libre Franklin Light" w:cs="Calibri Light"/>
          <w:b/>
          <w:bCs/>
          <w:color w:val="C45911" w:themeColor="accent2" w:themeShade="BF"/>
        </w:rPr>
        <w:t xml:space="preserve">£1,224,904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 Austell and Newquay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Austell and Newquay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Austell and Newquay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 Austell and Newquay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 Austell and Newqu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 Austell and Newquay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 Austell and Newqu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 Austell and Newquay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Austell and Newquay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 Austell and Newqu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 Austell and Newquay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 Austell and Newquay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Austell and Newquay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 Austell and Newquay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 Austell and Newquay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 Austell and Newquay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£1,224,904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 Austell and Newquay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£412,612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£29,558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£739,228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£1,224,904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 Austell and Newquay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 Austell and Newquay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Austell and Newquay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Austell and Newquay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Austell and Newquay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Austell and Newquay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 Austell and Newquay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 Austell and Newquay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Austell and Newquay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Austell and Newquay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 Austell and Newquay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 Austell and Newquay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571C231-5642-4F07-ABCF-7A95F630205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